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1284B386" w:rsidR="00C44B8B" w:rsidRPr="00D20453" w:rsidRDefault="00234FDB" w:rsidP="00E206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7426F60F" w:rsidR="00C44B8B" w:rsidRPr="00234FDB" w:rsidRDefault="00E14977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14977">
              <w:rPr>
                <w:b/>
                <w:sz w:val="26"/>
                <w:szCs w:val="26"/>
                <w:lang w:val="en-US"/>
              </w:rPr>
              <w:t>2348730</w:t>
            </w:r>
          </w:p>
        </w:tc>
      </w:tr>
    </w:tbl>
    <w:p w14:paraId="1244A89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244A8A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244A8A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244A8A4" w14:textId="77777777" w:rsidR="00C44B8B" w:rsidRPr="00CB6078" w:rsidRDefault="00C44B8B" w:rsidP="00C44B8B"/>
    <w:p w14:paraId="1244A8A5" w14:textId="77777777" w:rsidR="00C44B8B" w:rsidRPr="00CB6078" w:rsidRDefault="00C44B8B" w:rsidP="00C44B8B"/>
    <w:p w14:paraId="1244A8A6" w14:textId="77777777" w:rsidR="00C44B8B" w:rsidRPr="00CB6078" w:rsidRDefault="00C44B8B" w:rsidP="00C44B8B"/>
    <w:p w14:paraId="1244A8A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244A8A8" w14:textId="7C90221F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544D3">
        <w:rPr>
          <w:b/>
          <w:bCs/>
          <w:sz w:val="26"/>
          <w:szCs w:val="26"/>
        </w:rPr>
        <w:t>траверс</w:t>
      </w:r>
      <w:r w:rsidR="00E206CD" w:rsidRPr="00E206CD">
        <w:rPr>
          <w:b/>
          <w:bCs/>
          <w:sz w:val="26"/>
          <w:szCs w:val="26"/>
        </w:rPr>
        <w:t xml:space="preserve"> </w:t>
      </w:r>
      <w:r w:rsidR="00C5756D">
        <w:rPr>
          <w:b/>
          <w:sz w:val="26"/>
          <w:szCs w:val="26"/>
        </w:rPr>
        <w:t>(</w:t>
      </w:r>
      <w:r w:rsidR="00E14977" w:rsidRPr="00E14977">
        <w:rPr>
          <w:b/>
          <w:sz w:val="26"/>
          <w:szCs w:val="26"/>
        </w:rPr>
        <w:t>Траверса ТН-14 3.407.1-143.3-29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7544D3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14:paraId="1244A8A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244A8AB" w14:textId="35CC1E84"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4F4E9E" w:rsidRPr="00C5756D">
        <w:rPr>
          <w:sz w:val="24"/>
          <w:szCs w:val="24"/>
        </w:rPr>
        <w:t xml:space="preserve">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bookmarkStart w:id="0" w:name="Поле4"/>
      <w:r w:rsidR="001276F9">
        <w:rPr>
          <w:sz w:val="24"/>
          <w:szCs w:val="24"/>
        </w:rPr>
        <w:t xml:space="preserve">проекта </w:t>
      </w:r>
      <w:r w:rsidR="00B83A4E">
        <w:rPr>
          <w:sz w:val="24"/>
          <w:szCs w:val="24"/>
        </w:rPr>
        <w:t>«</w:t>
      </w:r>
      <w:bookmarkEnd w:id="0"/>
      <w:r w:rsidR="00137AA5" w:rsidRPr="00137AA5">
        <w:rPr>
          <w:sz w:val="24"/>
          <w:szCs w:val="24"/>
        </w:rPr>
        <w:t xml:space="preserve">Типовой проект </w:t>
      </w:r>
      <w:r w:rsidR="00E14977">
        <w:rPr>
          <w:sz w:val="24"/>
          <w:szCs w:val="24"/>
        </w:rPr>
        <w:t>3.407.1-143</w:t>
      </w:r>
      <w:r w:rsidR="00B12AE0">
        <w:rPr>
          <w:sz w:val="24"/>
          <w:szCs w:val="24"/>
        </w:rPr>
        <w:t xml:space="preserve">. </w:t>
      </w:r>
      <w:r w:rsidR="007F5DA8">
        <w:rPr>
          <w:sz w:val="24"/>
          <w:szCs w:val="24"/>
        </w:rPr>
        <w:t>Ж</w:t>
      </w:r>
      <w:r w:rsidR="00137AA5" w:rsidRPr="00137AA5">
        <w:rPr>
          <w:sz w:val="24"/>
          <w:szCs w:val="24"/>
        </w:rPr>
        <w:t xml:space="preserve">елезобетонные опоры </w:t>
      </w:r>
      <w:proofErr w:type="gramStart"/>
      <w:r w:rsidR="00137AA5" w:rsidRPr="00137AA5">
        <w:rPr>
          <w:sz w:val="24"/>
          <w:szCs w:val="24"/>
        </w:rPr>
        <w:t>ВЛ</w:t>
      </w:r>
      <w:proofErr w:type="gramEnd"/>
      <w:r w:rsidR="00137AA5" w:rsidRPr="00137AA5">
        <w:rPr>
          <w:sz w:val="24"/>
          <w:szCs w:val="24"/>
        </w:rPr>
        <w:t xml:space="preserve"> </w:t>
      </w:r>
      <w:r w:rsidR="007F5DA8">
        <w:rPr>
          <w:sz w:val="24"/>
          <w:szCs w:val="24"/>
        </w:rPr>
        <w:t>1</w:t>
      </w:r>
      <w:r w:rsidR="00137AA5" w:rsidRPr="00137AA5">
        <w:rPr>
          <w:sz w:val="24"/>
          <w:szCs w:val="24"/>
        </w:rPr>
        <w:t>0 кВ</w:t>
      </w:r>
      <w:r w:rsidR="007F5DA8">
        <w:rPr>
          <w:sz w:val="24"/>
          <w:szCs w:val="24"/>
        </w:rPr>
        <w:t xml:space="preserve"> выпуск 1</w:t>
      </w:r>
      <w:r w:rsidR="00B83A4E">
        <w:rPr>
          <w:sz w:val="24"/>
          <w:szCs w:val="24"/>
        </w:rPr>
        <w:t>».</w:t>
      </w:r>
      <w:bookmarkStart w:id="1" w:name="_GoBack"/>
      <w:bookmarkEnd w:id="1"/>
    </w:p>
    <w:p w14:paraId="1244A8A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F1A42F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D87836D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12C9BEF2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0AF154A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D0ADBF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7F8A5D" w14:textId="77777777" w:rsidR="0045272A" w:rsidRDefault="0045272A" w:rsidP="0045272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Участник закупочных процедур на право заключения договора на поставку траверс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EBE52E" w14:textId="77777777" w:rsidR="0045272A" w:rsidRDefault="0045272A" w:rsidP="004527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0DC3F5EC" w14:textId="5943B67B" w:rsidR="0045272A" w:rsidRDefault="0045272A" w:rsidP="007F5DA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FF0000"/>
          <w:sz w:val="24"/>
          <w:szCs w:val="24"/>
        </w:rPr>
      </w:pPr>
      <w:r w:rsidRPr="00C5756D">
        <w:rPr>
          <w:sz w:val="24"/>
          <w:szCs w:val="24"/>
        </w:rPr>
        <w:t xml:space="preserve">Типового проекта </w:t>
      </w:r>
      <w:r w:rsidR="007F5DA8" w:rsidRPr="007F5DA8">
        <w:rPr>
          <w:sz w:val="24"/>
          <w:szCs w:val="24"/>
        </w:rPr>
        <w:t>3.407.1-143</w:t>
      </w:r>
      <w:r>
        <w:rPr>
          <w:sz w:val="26"/>
          <w:szCs w:val="26"/>
        </w:rPr>
        <w:t>;</w:t>
      </w:r>
    </w:p>
    <w:p w14:paraId="31BE1AE7" w14:textId="77777777" w:rsidR="0045272A" w:rsidRDefault="0045272A" w:rsidP="0045272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51AE449" w14:textId="77777777" w:rsidR="0045272A" w:rsidRDefault="0045272A" w:rsidP="004527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53B4B297" w14:textId="77777777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341E2D" w14:textId="77777777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28767D97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BCCA24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39A3C170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5A40B0EA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7ECFE8E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27F032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C3659B2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1BEFF6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D1723B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C180E4F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1E9D479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1720D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537BC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77C0201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09BDEEF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6C442BB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240B37D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14:paraId="073274B1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35B35936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C722BD9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08FA14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A6E875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D4BDA2C" w14:textId="77777777" w:rsidR="0045272A" w:rsidRDefault="0045272A" w:rsidP="004527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1FD9D38" w14:textId="77777777" w:rsidR="0045272A" w:rsidRPr="00CB6078" w:rsidRDefault="0045272A" w:rsidP="0045272A">
      <w:pPr>
        <w:rPr>
          <w:sz w:val="26"/>
          <w:szCs w:val="26"/>
        </w:rPr>
      </w:pPr>
    </w:p>
    <w:p w14:paraId="298556B2" w14:textId="77777777" w:rsidR="0045272A" w:rsidRPr="00CB6078" w:rsidRDefault="0045272A" w:rsidP="0045272A">
      <w:pPr>
        <w:rPr>
          <w:sz w:val="26"/>
          <w:szCs w:val="26"/>
        </w:rPr>
      </w:pPr>
    </w:p>
    <w:p w14:paraId="7B5BACF9" w14:textId="77777777" w:rsidR="0045272A" w:rsidRPr="00CB6078" w:rsidRDefault="0045272A" w:rsidP="0045272A">
      <w:pPr>
        <w:rPr>
          <w:sz w:val="26"/>
          <w:szCs w:val="26"/>
        </w:rPr>
      </w:pPr>
    </w:p>
    <w:p w14:paraId="0707C326" w14:textId="77777777" w:rsidR="0045272A" w:rsidRPr="00CB6078" w:rsidRDefault="0045272A" w:rsidP="0045272A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FD6317D" w14:textId="77777777" w:rsidR="0045272A" w:rsidRPr="00CB6078" w:rsidRDefault="0045272A" w:rsidP="0045272A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7357A73" w14:textId="77777777" w:rsidR="0045272A" w:rsidRPr="00CB6078" w:rsidRDefault="0045272A" w:rsidP="0045272A">
      <w:pPr>
        <w:ind w:firstLine="0"/>
        <w:rPr>
          <w:sz w:val="26"/>
          <w:szCs w:val="26"/>
        </w:rPr>
      </w:pPr>
    </w:p>
    <w:p w14:paraId="1244A8DC" w14:textId="77777777" w:rsidR="008A5CA5" w:rsidRPr="00CB6078" w:rsidRDefault="008A5CA5" w:rsidP="0045272A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1C0E4" w14:textId="77777777" w:rsidR="0068175B" w:rsidRDefault="0068175B">
      <w:r>
        <w:separator/>
      </w:r>
    </w:p>
  </w:endnote>
  <w:endnote w:type="continuationSeparator" w:id="0">
    <w:p w14:paraId="1482CF7B" w14:textId="77777777" w:rsidR="0068175B" w:rsidRDefault="00681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3D5AF" w14:textId="77777777" w:rsidR="0068175B" w:rsidRDefault="0068175B">
      <w:r>
        <w:separator/>
      </w:r>
    </w:p>
  </w:footnote>
  <w:footnote w:type="continuationSeparator" w:id="0">
    <w:p w14:paraId="15D50D01" w14:textId="77777777" w:rsidR="0068175B" w:rsidRDefault="00681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0A7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4F2E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6F9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AA5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31A8"/>
    <w:rsid w:val="001E634A"/>
    <w:rsid w:val="001E6D26"/>
    <w:rsid w:val="001F090B"/>
    <w:rsid w:val="001F19B0"/>
    <w:rsid w:val="001F3E7B"/>
    <w:rsid w:val="001F5706"/>
    <w:rsid w:val="001F57FE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374A2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43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218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3FED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7F4"/>
    <w:rsid w:val="00446A53"/>
    <w:rsid w:val="004477EA"/>
    <w:rsid w:val="0045049C"/>
    <w:rsid w:val="00450986"/>
    <w:rsid w:val="00451C4D"/>
    <w:rsid w:val="00451FF3"/>
    <w:rsid w:val="0045272A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CA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60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095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75B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4D3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DA8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A31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B92"/>
    <w:rsid w:val="00896DC1"/>
    <w:rsid w:val="00897389"/>
    <w:rsid w:val="00897B1D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6DA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28D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074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53F2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0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4E"/>
    <w:rsid w:val="00B8412D"/>
    <w:rsid w:val="00B85AF2"/>
    <w:rsid w:val="00B87BD8"/>
    <w:rsid w:val="00B9055B"/>
    <w:rsid w:val="00B92097"/>
    <w:rsid w:val="00B946A9"/>
    <w:rsid w:val="00B97488"/>
    <w:rsid w:val="00B97AC4"/>
    <w:rsid w:val="00BA002B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225D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01EC"/>
    <w:rsid w:val="00DA18E9"/>
    <w:rsid w:val="00DA1BEC"/>
    <w:rsid w:val="00DA1CF8"/>
    <w:rsid w:val="00DA1DB6"/>
    <w:rsid w:val="00DA24B0"/>
    <w:rsid w:val="00DA276C"/>
    <w:rsid w:val="00DA3F31"/>
    <w:rsid w:val="00DA6B8B"/>
    <w:rsid w:val="00DA77B6"/>
    <w:rsid w:val="00DB01EF"/>
    <w:rsid w:val="00DB08F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4977"/>
    <w:rsid w:val="00E15A59"/>
    <w:rsid w:val="00E206CD"/>
    <w:rsid w:val="00E20A19"/>
    <w:rsid w:val="00E20A36"/>
    <w:rsid w:val="00E20C06"/>
    <w:rsid w:val="00E226B0"/>
    <w:rsid w:val="00E23859"/>
    <w:rsid w:val="00E25AD9"/>
    <w:rsid w:val="00E26AC7"/>
    <w:rsid w:val="00E26D27"/>
    <w:rsid w:val="00E304A8"/>
    <w:rsid w:val="00E306DA"/>
    <w:rsid w:val="00E32076"/>
    <w:rsid w:val="00E34EC6"/>
    <w:rsid w:val="00E361A8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4F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4F4"/>
    <w:rsid w:val="00F41EEA"/>
    <w:rsid w:val="00F42C84"/>
    <w:rsid w:val="00F4441B"/>
    <w:rsid w:val="00F46DCA"/>
    <w:rsid w:val="00F46FBB"/>
    <w:rsid w:val="00F525F8"/>
    <w:rsid w:val="00F53FD7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E634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EB642-2E20-499C-A83B-68E0E4C30B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493F3C3-36B5-492A-894E-48415FC4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44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9</cp:revision>
  <cp:lastPrinted>2015-05-07T13:50:00Z</cp:lastPrinted>
  <dcterms:created xsi:type="dcterms:W3CDTF">2017-10-13T11:10:00Z</dcterms:created>
  <dcterms:modified xsi:type="dcterms:W3CDTF">2018-04-06T07:18:00Z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